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239E79" w14:textId="77777777" w:rsidR="009C6C1F" w:rsidRDefault="009C6C1F" w:rsidP="009C6C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Robert LEEKE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fl.1407)</w:t>
      </w:r>
    </w:p>
    <w:p w14:paraId="4C833D3B" w14:textId="77777777" w:rsidR="009C6C1F" w:rsidRDefault="009C6C1F" w:rsidP="009C6C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Friston, Lincolnshire.</w:t>
      </w:r>
    </w:p>
    <w:p w14:paraId="61D0DFE4" w14:textId="77777777" w:rsidR="009C6C1F" w:rsidRDefault="009C6C1F" w:rsidP="009C6C1F">
      <w:pPr>
        <w:pStyle w:val="NoSpacing"/>
        <w:rPr>
          <w:rFonts w:cs="Times New Roman"/>
          <w:szCs w:val="24"/>
        </w:rPr>
      </w:pPr>
    </w:p>
    <w:p w14:paraId="252A1767" w14:textId="77777777" w:rsidR="009C6C1F" w:rsidRDefault="009C6C1F" w:rsidP="009C6C1F">
      <w:pPr>
        <w:pStyle w:val="NoSpacing"/>
        <w:rPr>
          <w:rFonts w:cs="Times New Roman"/>
          <w:szCs w:val="24"/>
        </w:rPr>
      </w:pPr>
    </w:p>
    <w:p w14:paraId="5AD0A1A2" w14:textId="77777777" w:rsidR="009C6C1F" w:rsidRDefault="009C6C1F" w:rsidP="009C6C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Jan.1407</w:t>
      </w:r>
      <w:r>
        <w:rPr>
          <w:rFonts w:cs="Times New Roman"/>
          <w:szCs w:val="24"/>
        </w:rPr>
        <w:tab/>
        <w:t>He was licensed for the celebration of divine services in private chapels</w:t>
      </w:r>
    </w:p>
    <w:p w14:paraId="10D5AE2E" w14:textId="77777777" w:rsidR="009C6C1F" w:rsidRDefault="009C6C1F" w:rsidP="009C6C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or oratories.    </w:t>
      </w:r>
    </w:p>
    <w:p w14:paraId="7087C485" w14:textId="77777777" w:rsidR="009C6C1F" w:rsidRPr="00E7711B" w:rsidRDefault="009C6C1F" w:rsidP="009C6C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E7711B">
        <w:rPr>
          <w:rFonts w:cs="Times New Roman"/>
          <w:szCs w:val="24"/>
        </w:rPr>
        <w:t xml:space="preserve">(“The Register of Bishop Philip </w:t>
      </w:r>
      <w:proofErr w:type="spellStart"/>
      <w:r w:rsidRPr="00E7711B">
        <w:rPr>
          <w:rFonts w:cs="Times New Roman"/>
          <w:szCs w:val="24"/>
        </w:rPr>
        <w:t>Repingdon</w:t>
      </w:r>
      <w:proofErr w:type="spellEnd"/>
      <w:r w:rsidRPr="00E7711B">
        <w:rPr>
          <w:rFonts w:cs="Times New Roman"/>
          <w:szCs w:val="24"/>
        </w:rPr>
        <w:t xml:space="preserve"> 1405-1419 ed. Margaret </w:t>
      </w:r>
    </w:p>
    <w:p w14:paraId="238B09CB" w14:textId="77777777" w:rsidR="009C6C1F" w:rsidRDefault="009C6C1F" w:rsidP="009C6C1F">
      <w:pPr>
        <w:pStyle w:val="NoSpacing"/>
        <w:ind w:left="720" w:firstLine="720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>Archer, pub. Lincoln Record Society 1962 vol.1 p.</w:t>
      </w:r>
      <w:r>
        <w:rPr>
          <w:rFonts w:cs="Times New Roman"/>
          <w:szCs w:val="24"/>
        </w:rPr>
        <w:t>89)</w:t>
      </w:r>
    </w:p>
    <w:p w14:paraId="280384BE" w14:textId="77777777" w:rsidR="009C6C1F" w:rsidRDefault="009C6C1F" w:rsidP="009C6C1F">
      <w:pPr>
        <w:pStyle w:val="NoSpacing"/>
        <w:rPr>
          <w:rFonts w:cs="Times New Roman"/>
          <w:szCs w:val="24"/>
        </w:rPr>
      </w:pPr>
    </w:p>
    <w:p w14:paraId="2A083841" w14:textId="77777777" w:rsidR="009C6C1F" w:rsidRDefault="009C6C1F" w:rsidP="009C6C1F">
      <w:pPr>
        <w:pStyle w:val="NoSpacing"/>
        <w:rPr>
          <w:rFonts w:cs="Times New Roman"/>
          <w:szCs w:val="24"/>
        </w:rPr>
      </w:pPr>
    </w:p>
    <w:p w14:paraId="1862D72E" w14:textId="77777777" w:rsidR="009C6C1F" w:rsidRDefault="009C6C1F" w:rsidP="009C6C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December 2024</w:t>
      </w:r>
    </w:p>
    <w:p w14:paraId="4DA7E7F5" w14:textId="141D34A9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8BBB28" w14:textId="77777777" w:rsidR="009C6C1F" w:rsidRDefault="009C6C1F" w:rsidP="009139A6">
      <w:r>
        <w:separator/>
      </w:r>
    </w:p>
  </w:endnote>
  <w:endnote w:type="continuationSeparator" w:id="0">
    <w:p w14:paraId="04100A72" w14:textId="77777777" w:rsidR="009C6C1F" w:rsidRDefault="009C6C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33A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C0A3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87D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63374F" w14:textId="77777777" w:rsidR="009C6C1F" w:rsidRDefault="009C6C1F" w:rsidP="009139A6">
      <w:r>
        <w:separator/>
      </w:r>
    </w:p>
  </w:footnote>
  <w:footnote w:type="continuationSeparator" w:id="0">
    <w:p w14:paraId="652AE545" w14:textId="77777777" w:rsidR="009C6C1F" w:rsidRDefault="009C6C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F0F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6AD7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DF7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C1F"/>
    <w:rsid w:val="000666E0"/>
    <w:rsid w:val="002510B7"/>
    <w:rsid w:val="00270799"/>
    <w:rsid w:val="005661C1"/>
    <w:rsid w:val="005C130B"/>
    <w:rsid w:val="00826F5C"/>
    <w:rsid w:val="009139A6"/>
    <w:rsid w:val="009411C2"/>
    <w:rsid w:val="009448BB"/>
    <w:rsid w:val="00947624"/>
    <w:rsid w:val="009C6C1F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F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37108"/>
  <w15:chartTrackingRefBased/>
  <w15:docId w15:val="{A6D596FE-785F-412A-96F6-C2EBAB90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2024-12-11T21:28:00Z</dcterms:created>
  <dcterms:modified xsi:type="dcterms:W3CDTF">2024-12-11T21:29:00Z</dcterms:modified>
</cp:coreProperties>
</file>